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800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6168"/>
      </w:tblGrid>
      <w:tr w:rsidR="008D5D2F" w:rsidRPr="00F979E5" w:rsidTr="008D5D2F">
        <w:tc>
          <w:tcPr>
            <w:tcW w:w="3330" w:type="dxa"/>
          </w:tcPr>
          <w:p w:rsidR="008D5D2F" w:rsidRPr="00077981" w:rsidRDefault="008D5D2F" w:rsidP="008D5D2F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168" w:type="dxa"/>
          </w:tcPr>
          <w:p w:rsidR="008D5D2F" w:rsidRPr="00F979E5" w:rsidRDefault="006C0D6D" w:rsidP="008D5D2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1420538028</w:t>
            </w:r>
          </w:p>
        </w:tc>
      </w:tr>
      <w:tr w:rsidR="008D5D2F" w:rsidRPr="00F979E5" w:rsidTr="008D5D2F">
        <w:tc>
          <w:tcPr>
            <w:tcW w:w="3330" w:type="dxa"/>
          </w:tcPr>
          <w:p w:rsidR="008D5D2F" w:rsidRPr="00077981" w:rsidRDefault="008D5D2F" w:rsidP="008D5D2F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168" w:type="dxa"/>
          </w:tcPr>
          <w:p w:rsidR="008D5D2F" w:rsidRPr="00F979E5" w:rsidRDefault="006C0D6D" w:rsidP="008D5D2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PO1400773</w:t>
            </w:r>
          </w:p>
        </w:tc>
      </w:tr>
      <w:tr w:rsidR="008D5D2F" w:rsidRPr="00F979E5" w:rsidTr="008D5D2F">
        <w:tc>
          <w:tcPr>
            <w:tcW w:w="3330" w:type="dxa"/>
          </w:tcPr>
          <w:p w:rsidR="008D5D2F" w:rsidRPr="00077981" w:rsidRDefault="008D5D2F" w:rsidP="008D5D2F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168" w:type="dxa"/>
          </w:tcPr>
          <w:p w:rsidR="008D5D2F" w:rsidRPr="00F979E5" w:rsidRDefault="006C0D6D" w:rsidP="008D5D2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18.03.2014</w:t>
            </w:r>
          </w:p>
        </w:tc>
      </w:tr>
    </w:tbl>
    <w:p w:rsidR="00103C65" w:rsidRPr="00F979E5" w:rsidRDefault="00306BF3">
      <w:pPr>
        <w:rPr>
          <w:rFonts w:ascii="Calibri" w:hAnsi="Calibri"/>
          <w:b/>
          <w:sz w:val="20"/>
          <w:szCs w:val="20"/>
        </w:rPr>
      </w:pPr>
      <w:r>
        <w:rPr>
          <w:noProof/>
          <w:lang w:val="en-US" w:eastAsia="en-US"/>
        </w:rPr>
        <w:drawing>
          <wp:inline distT="0" distB="0" distL="0" distR="0">
            <wp:extent cx="3057525" cy="752475"/>
            <wp:effectExtent l="0" t="0" r="9525" b="9525"/>
            <wp:docPr id="2" name="Picture 1" descr="SAAT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CH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3B2666" w:rsidRDefault="003B2666">
      <w:pPr>
        <w:rPr>
          <w:rFonts w:ascii="Calibri" w:hAnsi="Calibri"/>
          <w:b/>
          <w:sz w:val="20"/>
          <w:szCs w:val="20"/>
        </w:rPr>
      </w:pPr>
      <w:r w:rsidRPr="003B2666">
        <w:rPr>
          <w:rFonts w:ascii="Calibri" w:hAnsi="Calibri"/>
          <w:b/>
          <w:sz w:val="20"/>
          <w:szCs w:val="20"/>
        </w:rPr>
        <w:t>HFM Code: RS9459</w:t>
      </w:r>
      <w:r w:rsidR="000B7A52" w:rsidRPr="003B2666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6C0D6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Zorica Marjanovic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6C0D6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6C0D6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0538 - NECTAR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275"/>
        <w:gridCol w:w="1418"/>
        <w:gridCol w:w="709"/>
        <w:gridCol w:w="1417"/>
        <w:gridCol w:w="1021"/>
        <w:gridCol w:w="1814"/>
      </w:tblGrid>
      <w:tr w:rsidR="00971103" w:rsidRPr="00F979E5" w:rsidTr="00D50E3D">
        <w:trPr>
          <w:trHeight w:val="411"/>
        </w:trPr>
        <w:tc>
          <w:tcPr>
            <w:tcW w:w="7905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275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418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D50E3D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8D3C83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B145D1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D50E3D">
        <w:trPr>
          <w:trHeight w:val="418"/>
        </w:trPr>
        <w:tc>
          <w:tcPr>
            <w:tcW w:w="7905" w:type="dxa"/>
            <w:vAlign w:val="center"/>
          </w:tcPr>
          <w:p w:rsidR="009751A4" w:rsidRPr="00F979E5" w:rsidRDefault="006C0D6D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Fructal edge web banner</w:t>
            </w:r>
          </w:p>
        </w:tc>
        <w:tc>
          <w:tcPr>
            <w:tcW w:w="1275" w:type="dxa"/>
            <w:vAlign w:val="center"/>
          </w:tcPr>
          <w:p w:rsidR="009751A4" w:rsidRPr="00F979E5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418" w:type="dxa"/>
            <w:vAlign w:val="center"/>
          </w:tcPr>
          <w:p w:rsidR="009751A4" w:rsidRPr="00F979E5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6C0D6D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EUR</w:t>
            </w:r>
          </w:p>
        </w:tc>
        <w:tc>
          <w:tcPr>
            <w:tcW w:w="1417" w:type="dxa"/>
            <w:vAlign w:val="center"/>
          </w:tcPr>
          <w:p w:rsidR="009751A4" w:rsidRPr="00F979E5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200,00</w:t>
            </w:r>
          </w:p>
        </w:tc>
        <w:tc>
          <w:tcPr>
            <w:tcW w:w="1021" w:type="dxa"/>
            <w:vAlign w:val="center"/>
          </w:tcPr>
          <w:p w:rsidR="009751A4" w:rsidRPr="00F979E5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40,00</w:t>
            </w:r>
          </w:p>
        </w:tc>
        <w:tc>
          <w:tcPr>
            <w:tcW w:w="1814" w:type="dxa"/>
            <w:vAlign w:val="center"/>
          </w:tcPr>
          <w:p w:rsidR="009751A4" w:rsidRPr="00F979E5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240,00</w:t>
            </w:r>
          </w:p>
        </w:tc>
      </w:tr>
      <w:tr w:rsidR="006C0D6D" w:rsidRPr="00F979E5" w:rsidTr="00D50E3D">
        <w:trPr>
          <w:trHeight w:val="418"/>
        </w:trPr>
        <w:tc>
          <w:tcPr>
            <w:tcW w:w="7905" w:type="dxa"/>
            <w:vAlign w:val="center"/>
          </w:tcPr>
          <w:p w:rsidR="006C0D6D" w:rsidRDefault="006C0D6D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Fructal corporate web banner</w:t>
            </w:r>
          </w:p>
        </w:tc>
        <w:tc>
          <w:tcPr>
            <w:tcW w:w="1275" w:type="dxa"/>
            <w:vAlign w:val="center"/>
          </w:tcPr>
          <w:p w:rsidR="006C0D6D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418" w:type="dxa"/>
            <w:vAlign w:val="center"/>
          </w:tcPr>
          <w:p w:rsidR="006C0D6D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0D6D" w:rsidRDefault="006C0D6D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EUR</w:t>
            </w:r>
          </w:p>
        </w:tc>
        <w:tc>
          <w:tcPr>
            <w:tcW w:w="1417" w:type="dxa"/>
            <w:vAlign w:val="center"/>
          </w:tcPr>
          <w:p w:rsidR="006C0D6D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200,00</w:t>
            </w:r>
          </w:p>
        </w:tc>
        <w:tc>
          <w:tcPr>
            <w:tcW w:w="1021" w:type="dxa"/>
            <w:vAlign w:val="center"/>
          </w:tcPr>
          <w:p w:rsidR="006C0D6D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40,00</w:t>
            </w:r>
          </w:p>
        </w:tc>
        <w:tc>
          <w:tcPr>
            <w:tcW w:w="1814" w:type="dxa"/>
            <w:vAlign w:val="center"/>
          </w:tcPr>
          <w:p w:rsidR="006C0D6D" w:rsidRDefault="006C0D6D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240,00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tbl>
      <w:tblPr>
        <w:tblpPr w:leftFromText="180" w:rightFromText="180" w:vertAnchor="text" w:horzAnchor="page" w:tblpX="10142" w:tblpY="-1"/>
        <w:tblW w:w="0" w:type="auto"/>
        <w:tblLook w:val="01E0" w:firstRow="1" w:lastRow="1" w:firstColumn="1" w:lastColumn="1" w:noHBand="0" w:noVBand="0"/>
      </w:tblPr>
      <w:tblGrid>
        <w:gridCol w:w="2126"/>
        <w:gridCol w:w="3969"/>
      </w:tblGrid>
      <w:tr w:rsidR="008D5D2F" w:rsidRPr="00F979E5" w:rsidTr="008D5D2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8D5D2F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6C0D6D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400,00</w:t>
            </w:r>
          </w:p>
        </w:tc>
      </w:tr>
      <w:tr w:rsidR="008D5D2F" w:rsidRPr="00F979E5" w:rsidTr="008D5D2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8D5D2F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</w:t>
            </w:r>
            <w:r>
              <w:rPr>
                <w:rFonts w:ascii="Calibri" w:hAnsi="Calibri"/>
                <w:b/>
                <w:sz w:val="20"/>
                <w:szCs w:val="20"/>
              </w:rPr>
              <w:t>T</w:t>
            </w:r>
            <w:r w:rsidR="008D3C83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B145D1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6C0D6D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80,00</w:t>
            </w:r>
          </w:p>
        </w:tc>
      </w:tr>
      <w:tr w:rsidR="008D5D2F" w:rsidRPr="00F979E5" w:rsidTr="008D5D2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8D5D2F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2F" w:rsidRPr="00F979E5" w:rsidRDefault="006C0D6D" w:rsidP="008D5D2F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480,00</w:t>
            </w:r>
          </w:p>
        </w:tc>
      </w:tr>
    </w:tbl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F25F8E">
      <w:footerReference w:type="default" r:id="rId8"/>
      <w:pgSz w:w="16838" w:h="11906" w:orient="landscape"/>
      <w:pgMar w:top="720" w:right="678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CE4" w:rsidRDefault="00310CE4" w:rsidP="00F22748">
      <w:r>
        <w:separator/>
      </w:r>
    </w:p>
  </w:endnote>
  <w:endnote w:type="continuationSeparator" w:id="0">
    <w:p w:rsidR="00310CE4" w:rsidRDefault="00310CE4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</w:r>
    <w:r w:rsidR="00F25F8E">
      <w:rPr>
        <w:rFonts w:ascii="Calibri" w:hAnsi="Calibri"/>
        <w:b/>
        <w:sz w:val="22"/>
        <w:szCs w:val="22"/>
      </w:rPr>
      <w:t>Marina Savićević</w:t>
    </w:r>
    <w:r w:rsidRPr="00077981">
      <w:rPr>
        <w:rFonts w:ascii="Calibri" w:hAnsi="Calibri"/>
        <w:b/>
        <w:sz w:val="22"/>
        <w:szCs w:val="22"/>
      </w:rPr>
      <w:t xml:space="preserve">/011 </w:t>
    </w:r>
    <w:r w:rsidR="00F25F8E">
      <w:rPr>
        <w:rFonts w:ascii="Calibri" w:hAnsi="Calibri"/>
        <w:b/>
        <w:sz w:val="22"/>
        <w:szCs w:val="22"/>
        <w:lang w:val="en-US"/>
      </w:rPr>
      <w:t>334 9990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306BF3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CE4" w:rsidRDefault="00310CE4" w:rsidP="00F22748">
      <w:r>
        <w:separator/>
      </w:r>
    </w:p>
  </w:footnote>
  <w:footnote w:type="continuationSeparator" w:id="0">
    <w:p w:rsidR="00310CE4" w:rsidRDefault="00310CE4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BF3"/>
    <w:rsid w:val="00001C68"/>
    <w:rsid w:val="0003168B"/>
    <w:rsid w:val="000436B9"/>
    <w:rsid w:val="00050CC7"/>
    <w:rsid w:val="0006406E"/>
    <w:rsid w:val="00077981"/>
    <w:rsid w:val="000B1BCB"/>
    <w:rsid w:val="000B7A52"/>
    <w:rsid w:val="000B7EAC"/>
    <w:rsid w:val="00103C65"/>
    <w:rsid w:val="00144D02"/>
    <w:rsid w:val="001749EF"/>
    <w:rsid w:val="0018444E"/>
    <w:rsid w:val="001966AE"/>
    <w:rsid w:val="00196769"/>
    <w:rsid w:val="001C05E5"/>
    <w:rsid w:val="001E6CC9"/>
    <w:rsid w:val="00243B3E"/>
    <w:rsid w:val="00261958"/>
    <w:rsid w:val="002702CE"/>
    <w:rsid w:val="00273AAC"/>
    <w:rsid w:val="002C51ED"/>
    <w:rsid w:val="002E3FAF"/>
    <w:rsid w:val="00306BF3"/>
    <w:rsid w:val="00310CE4"/>
    <w:rsid w:val="003B063F"/>
    <w:rsid w:val="003B2666"/>
    <w:rsid w:val="00473258"/>
    <w:rsid w:val="004F62D3"/>
    <w:rsid w:val="005F6D4F"/>
    <w:rsid w:val="00611816"/>
    <w:rsid w:val="00623F46"/>
    <w:rsid w:val="006246ED"/>
    <w:rsid w:val="006473C1"/>
    <w:rsid w:val="006474A2"/>
    <w:rsid w:val="0065644F"/>
    <w:rsid w:val="006B5906"/>
    <w:rsid w:val="006C0D6D"/>
    <w:rsid w:val="006D7680"/>
    <w:rsid w:val="006F5F47"/>
    <w:rsid w:val="00711DC2"/>
    <w:rsid w:val="00712EDD"/>
    <w:rsid w:val="0074353A"/>
    <w:rsid w:val="007644C9"/>
    <w:rsid w:val="007A2B87"/>
    <w:rsid w:val="007E0215"/>
    <w:rsid w:val="0082336E"/>
    <w:rsid w:val="00876728"/>
    <w:rsid w:val="00894494"/>
    <w:rsid w:val="008D3C83"/>
    <w:rsid w:val="008D5D2F"/>
    <w:rsid w:val="00912EC3"/>
    <w:rsid w:val="00940F84"/>
    <w:rsid w:val="00946EBE"/>
    <w:rsid w:val="00971103"/>
    <w:rsid w:val="009751A4"/>
    <w:rsid w:val="009A6F50"/>
    <w:rsid w:val="009D0DD5"/>
    <w:rsid w:val="00AC1896"/>
    <w:rsid w:val="00AC4813"/>
    <w:rsid w:val="00AE1F6E"/>
    <w:rsid w:val="00B145D1"/>
    <w:rsid w:val="00B152EA"/>
    <w:rsid w:val="00B47E8F"/>
    <w:rsid w:val="00B573EF"/>
    <w:rsid w:val="00B57C8D"/>
    <w:rsid w:val="00B6269E"/>
    <w:rsid w:val="00B71660"/>
    <w:rsid w:val="00B74761"/>
    <w:rsid w:val="00B90FE7"/>
    <w:rsid w:val="00BA2D25"/>
    <w:rsid w:val="00BC21F0"/>
    <w:rsid w:val="00C45EF4"/>
    <w:rsid w:val="00C82242"/>
    <w:rsid w:val="00CD3976"/>
    <w:rsid w:val="00D1134E"/>
    <w:rsid w:val="00D50E3D"/>
    <w:rsid w:val="00D57A3E"/>
    <w:rsid w:val="00D632FB"/>
    <w:rsid w:val="00E10E06"/>
    <w:rsid w:val="00E50205"/>
    <w:rsid w:val="00E616F9"/>
    <w:rsid w:val="00EA6879"/>
    <w:rsid w:val="00EC3E25"/>
    <w:rsid w:val="00F15F5A"/>
    <w:rsid w:val="00F22748"/>
    <w:rsid w:val="00F25AFD"/>
    <w:rsid w:val="00F25F8E"/>
    <w:rsid w:val="00F40D1C"/>
    <w:rsid w:val="00F61493"/>
    <w:rsid w:val="00F63306"/>
    <w:rsid w:val="00F979E5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B036BA-AADF-4C3D-BE91-2BB24FB0D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Fructal%20web%20baneri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195A2-AB71-4512-8161-256A26B9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Fructal web baneri (1)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11400503</vt:lpstr>
    </vt:vector>
  </TitlesOfParts>
  <Company>AB Soft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11400503</dc:title>
  <dc:subject>CE Cost Estimate                                        11400503</dc:subject>
  <dc:creator>User</dc:creator>
  <cp:keywords>CE,CE Cost Estimate                                        11400503,18.03.2014,5320</cp:keywords>
  <dc:description>Kreirano iz aplikacije:REGIS</dc:description>
  <cp:lastModifiedBy>User</cp:lastModifiedBy>
  <cp:revision>1</cp:revision>
  <cp:lastPrinted>2012-01-25T11:21:00Z</cp:lastPrinted>
  <dcterms:created xsi:type="dcterms:W3CDTF">2014-03-24T08:57:00Z</dcterms:created>
  <dcterms:modified xsi:type="dcterms:W3CDTF">2014-03-24T08:58:00Z</dcterms:modified>
  <cp:category>Word Documents</cp:category>
</cp:coreProperties>
</file>